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211" w:rsidRPr="006422F6" w:rsidRDefault="00CC4211">
      <w:pPr>
        <w:pStyle w:val="Titre2"/>
        <w:rPr>
          <w:lang w:val="en-GB"/>
        </w:rPr>
      </w:pPr>
      <w:bookmarkStart w:id="0" w:name="_GoBack"/>
      <w:bookmarkEnd w:id="0"/>
      <w:r w:rsidRPr="006422F6">
        <w:rPr>
          <w:lang w:val="en-GB"/>
        </w:rPr>
        <w:t>Message</w:t>
      </w:r>
    </w:p>
    <w:p w:rsidR="00CC4211" w:rsidRDefault="00CC4211">
      <w:pPr>
        <w:pStyle w:val="Titre2"/>
        <w:rPr>
          <w:lang w:val="en-GB"/>
        </w:rPr>
      </w:pPr>
      <w:r w:rsidRPr="006422F6">
        <w:rPr>
          <w:lang w:val="en-GB"/>
        </w:rPr>
        <w:t>UNH - M - 1 - MESSAGE HEADER</w:t>
      </w:r>
    </w:p>
    <w:p w:rsidR="00A874C0" w:rsidRPr="00A874C0" w:rsidRDefault="00A874C0" w:rsidP="00A874C0">
      <w:pPr>
        <w:rPr>
          <w:lang w:val="en-GB"/>
        </w:rPr>
      </w:pPr>
    </w:p>
    <w:p w:rsidR="00A874C0" w:rsidRPr="00814322" w:rsidRDefault="00A874C0" w:rsidP="00A874C0">
      <w:pPr>
        <w:pStyle w:val="Titre2"/>
        <w:rPr>
          <w:lang w:val="en-GB"/>
        </w:rPr>
      </w:pPr>
      <w:r w:rsidRPr="00814322">
        <w:rPr>
          <w:lang w:val="en-GB"/>
        </w:rPr>
        <w:t>MSGa - M - 1 - MESSAGE TYPE IDENTIFICATION</w:t>
      </w:r>
    </w:p>
    <w:p w:rsidR="00A874C0" w:rsidRPr="00814322" w:rsidRDefault="00A874C0" w:rsidP="00A874C0">
      <w:pPr>
        <w:rPr>
          <w:lang w:val="en-GB"/>
        </w:rPr>
      </w:pPr>
      <w:r w:rsidRPr="00814322">
        <w:rPr>
          <w:lang w:val="en-GB"/>
        </w:rPr>
        <w:tab/>
        <w:t>Layout version</w:t>
      </w:r>
    </w:p>
    <w:p w:rsidR="00CC4211" w:rsidRPr="006422F6" w:rsidRDefault="00CC4211">
      <w:pPr>
        <w:rPr>
          <w:lang w:val="en-GB"/>
        </w:rPr>
      </w:pPr>
    </w:p>
    <w:p w:rsidR="00541D54" w:rsidRPr="00C46CBD" w:rsidRDefault="00541D54" w:rsidP="00541D54">
      <w:pPr>
        <w:pStyle w:val="Titre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0</w:t>
      </w:r>
      <w:r w:rsidRPr="00C46CBD">
        <w:rPr>
          <w:lang w:val="en-GB"/>
        </w:rPr>
        <w:t xml:space="preserve"> - </w:t>
      </w:r>
      <w:r>
        <w:rPr>
          <w:lang w:val="en-GB"/>
        </w:rPr>
        <w:t>C</w:t>
      </w:r>
      <w:r w:rsidRPr="00C46CBD">
        <w:rPr>
          <w:lang w:val="en-GB"/>
        </w:rPr>
        <w:t xml:space="preserve"> - 1 -</w:t>
      </w:r>
    </w:p>
    <w:p w:rsidR="00541D54" w:rsidRPr="00814322" w:rsidRDefault="00541D54" w:rsidP="00541D54">
      <w:pPr>
        <w:ind w:firstLine="720"/>
        <w:rPr>
          <w:sz w:val="24"/>
          <w:lang w:val="en-GB"/>
        </w:rPr>
      </w:pPr>
      <w:r w:rsidRPr="00814322">
        <w:rPr>
          <w:sz w:val="24"/>
          <w:lang w:val="en-GB"/>
        </w:rPr>
        <w:t>Attestation</w:t>
      </w:r>
    </w:p>
    <w:p w:rsidR="00541D54" w:rsidRPr="006422F6" w:rsidRDefault="00541D54" w:rsidP="00541D54">
      <w:pPr>
        <w:pStyle w:val="Titre3"/>
        <w:rPr>
          <w:lang w:val="en-GB"/>
        </w:rPr>
      </w:pPr>
      <w:r>
        <w:rPr>
          <w:lang w:val="en-GB"/>
        </w:rPr>
        <w:t>GSDa - M - 1 - GROUP SEPARATOR</w:t>
      </w:r>
    </w:p>
    <w:p w:rsidR="00CC4211" w:rsidRDefault="00CC4211">
      <w:pPr>
        <w:pStyle w:val="Titre2"/>
        <w:rPr>
          <w:lang w:val="en-GB"/>
        </w:rPr>
      </w:pPr>
      <w:r w:rsidRPr="00C46CBD">
        <w:rPr>
          <w:lang w:val="en-GB"/>
        </w:rPr>
        <w:t>Group</w:t>
      </w:r>
      <w:r w:rsidR="00A874C0">
        <w:rPr>
          <w:lang w:val="en-GB"/>
        </w:rPr>
        <w:t>1</w:t>
      </w:r>
      <w:r w:rsidRPr="00C46CBD">
        <w:rPr>
          <w:lang w:val="en-GB"/>
        </w:rPr>
        <w:t xml:space="preserve"> - M - 1 </w:t>
      </w:r>
      <w:r w:rsidR="00A874C0">
        <w:rPr>
          <w:lang w:val="en-GB"/>
        </w:rPr>
        <w:t>–</w:t>
      </w:r>
    </w:p>
    <w:p w:rsidR="00A874C0" w:rsidRPr="00A874C0" w:rsidRDefault="00A874C0" w:rsidP="00A874C0">
      <w:pPr>
        <w:rPr>
          <w:lang w:val="en-GB"/>
        </w:rPr>
      </w:pPr>
      <w:r>
        <w:rPr>
          <w:lang w:val="en-GB"/>
        </w:rPr>
        <w:tab/>
        <w:t>Attestation identification</w:t>
      </w:r>
    </w:p>
    <w:p w:rsidR="00CC4211" w:rsidRPr="006422F6" w:rsidRDefault="00CC4211">
      <w:pPr>
        <w:pStyle w:val="Titre3"/>
        <w:rPr>
          <w:lang w:val="en-GB"/>
        </w:rPr>
      </w:pPr>
      <w:r w:rsidRPr="006422F6">
        <w:rPr>
          <w:lang w:val="en-GB"/>
        </w:rPr>
        <w:t>BGM</w:t>
      </w:r>
      <w:r>
        <w:rPr>
          <w:lang w:val="en-GB"/>
        </w:rPr>
        <w:t>a</w:t>
      </w:r>
      <w:r w:rsidRPr="006422F6">
        <w:rPr>
          <w:lang w:val="en-GB"/>
        </w:rPr>
        <w:t xml:space="preserve"> - M - 1 - BEGINNING OF MESSAGE</w:t>
      </w:r>
    </w:p>
    <w:p w:rsidR="00CC4211" w:rsidRPr="00814322" w:rsidRDefault="00CC4211">
      <w:pPr>
        <w:rPr>
          <w:sz w:val="24"/>
          <w:lang w:val="fr-FR"/>
        </w:rPr>
      </w:pPr>
      <w:r w:rsidRPr="006422F6">
        <w:rPr>
          <w:sz w:val="24"/>
          <w:lang w:val="en-GB"/>
        </w:rPr>
        <w:tab/>
      </w:r>
      <w:r w:rsidRPr="00814322">
        <w:rPr>
          <w:sz w:val="24"/>
          <w:lang w:val="fr-FR"/>
        </w:rPr>
        <w:t>Identification de l'attestation</w:t>
      </w:r>
    </w:p>
    <w:p w:rsidR="00CC4211" w:rsidRPr="00814322" w:rsidRDefault="00CC4211">
      <w:pPr>
        <w:ind w:firstLine="720"/>
        <w:rPr>
          <w:sz w:val="24"/>
          <w:lang w:val="fr-FR"/>
        </w:rPr>
      </w:pPr>
      <w:r w:rsidRPr="00814322">
        <w:rPr>
          <w:sz w:val="24"/>
          <w:lang w:val="fr-FR"/>
        </w:rPr>
        <w:t>Identificatieattest</w:t>
      </w:r>
    </w:p>
    <w:p w:rsidR="00CC4211" w:rsidRPr="00814322" w:rsidRDefault="00CC4211">
      <w:pPr>
        <w:pStyle w:val="Titre3"/>
        <w:rPr>
          <w:lang w:val="fr-FR"/>
        </w:rPr>
      </w:pPr>
      <w:r w:rsidRPr="00814322">
        <w:rPr>
          <w:lang w:val="fr-FR"/>
        </w:rPr>
        <w:t>DTMa - M - 1 - DATE/TIME/PERIOD</w:t>
      </w:r>
    </w:p>
    <w:p w:rsidR="00CC4211" w:rsidRPr="00814322" w:rsidRDefault="00CC4211">
      <w:pPr>
        <w:rPr>
          <w:sz w:val="24"/>
          <w:lang w:val="nl-NL"/>
        </w:rPr>
      </w:pPr>
      <w:r w:rsidRPr="00814322">
        <w:rPr>
          <w:sz w:val="24"/>
          <w:lang w:val="fr-FR"/>
        </w:rPr>
        <w:tab/>
      </w:r>
      <w:r w:rsidRPr="00814322">
        <w:rPr>
          <w:sz w:val="24"/>
          <w:lang w:val="nl-NL"/>
        </w:rPr>
        <w:t>Date de création du message</w:t>
      </w:r>
    </w:p>
    <w:p w:rsidR="00CC4211" w:rsidRPr="00814322" w:rsidRDefault="00CC4211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Aanmaakdatum van het bericht</w:t>
      </w:r>
    </w:p>
    <w:p w:rsidR="00CC4211" w:rsidRPr="00814322" w:rsidRDefault="00CC4211">
      <w:pPr>
        <w:pStyle w:val="Titre2"/>
        <w:rPr>
          <w:lang w:val="nl-NL"/>
        </w:rPr>
      </w:pPr>
      <w:r w:rsidRPr="00814322">
        <w:rPr>
          <w:lang w:val="nl-NL"/>
        </w:rPr>
        <w:t>(End of Group</w:t>
      </w:r>
      <w:r w:rsidR="00A874C0" w:rsidRPr="00814322">
        <w:rPr>
          <w:lang w:val="nl-NL"/>
        </w:rPr>
        <w:t>1</w:t>
      </w:r>
      <w:r w:rsidRPr="00814322">
        <w:rPr>
          <w:lang w:val="nl-NL"/>
        </w:rPr>
        <w:t>)</w:t>
      </w:r>
    </w:p>
    <w:p w:rsidR="00CC4211" w:rsidRPr="00814322" w:rsidRDefault="00CC4211">
      <w:pPr>
        <w:rPr>
          <w:sz w:val="24"/>
          <w:lang w:val="nl-NL"/>
        </w:rPr>
      </w:pPr>
    </w:p>
    <w:p w:rsidR="00CC4211" w:rsidRPr="00C46CBD" w:rsidRDefault="00CC4211">
      <w:pPr>
        <w:pStyle w:val="Titre2"/>
        <w:rPr>
          <w:lang w:val="en-GB"/>
        </w:rPr>
      </w:pPr>
      <w:r w:rsidRPr="00C46CBD">
        <w:rPr>
          <w:lang w:val="en-GB"/>
        </w:rPr>
        <w:t>Group</w:t>
      </w:r>
      <w:r w:rsidR="00A874C0">
        <w:rPr>
          <w:lang w:val="en-GB"/>
        </w:rPr>
        <w:t>2</w:t>
      </w:r>
      <w:r w:rsidRPr="00C46CBD">
        <w:rPr>
          <w:lang w:val="en-GB"/>
        </w:rPr>
        <w:t xml:space="preserve"> - M - 1 -</w:t>
      </w:r>
    </w:p>
    <w:p w:rsidR="00CC4211" w:rsidRDefault="00A874C0">
      <w:pPr>
        <w:ind w:firstLine="720"/>
        <w:rPr>
          <w:sz w:val="24"/>
        </w:rPr>
      </w:pPr>
      <w:r>
        <w:rPr>
          <w:sz w:val="24"/>
        </w:rPr>
        <w:t>Reference</w:t>
      </w:r>
    </w:p>
    <w:p w:rsidR="00A874C0" w:rsidRPr="006422F6" w:rsidRDefault="00A874C0" w:rsidP="00A874C0">
      <w:pPr>
        <w:pStyle w:val="Titre3"/>
        <w:rPr>
          <w:lang w:val="en-GB"/>
        </w:rPr>
      </w:pPr>
      <w:r>
        <w:rPr>
          <w:lang w:val="en-GB"/>
        </w:rPr>
        <w:t>GSAa - M - 1 - GROUP SEPARATOR</w:t>
      </w:r>
    </w:p>
    <w:p w:rsidR="00A874C0" w:rsidRPr="00814322" w:rsidRDefault="00A874C0" w:rsidP="00A874C0">
      <w:pPr>
        <w:pStyle w:val="Titre3"/>
        <w:rPr>
          <w:lang w:val="en-GB"/>
        </w:rPr>
      </w:pPr>
      <w:r w:rsidRPr="00814322">
        <w:rPr>
          <w:lang w:val="en-GB"/>
        </w:rPr>
        <w:t>RFFa - C - 1 - REFERENCE</w:t>
      </w:r>
    </w:p>
    <w:p w:rsidR="00A874C0" w:rsidRPr="00814322" w:rsidRDefault="00A874C0" w:rsidP="00A874C0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</w:r>
    </w:p>
    <w:p w:rsidR="00A874C0" w:rsidRPr="006422F6" w:rsidRDefault="00A874C0" w:rsidP="00A874C0">
      <w:pPr>
        <w:rPr>
          <w:sz w:val="24"/>
          <w:lang w:val="nl-BE"/>
        </w:rPr>
      </w:pPr>
      <w:r w:rsidRPr="00814322">
        <w:rPr>
          <w:sz w:val="24"/>
          <w:lang w:val="en-GB"/>
        </w:rPr>
        <w:tab/>
      </w:r>
      <w:r w:rsidRPr="006422F6">
        <w:rPr>
          <w:sz w:val="24"/>
          <w:lang w:val="nl-BE"/>
        </w:rPr>
        <w:t xml:space="preserve">Aard </w:t>
      </w:r>
      <w:r>
        <w:rPr>
          <w:sz w:val="24"/>
          <w:lang w:val="nl-BE"/>
        </w:rPr>
        <w:t>van het dossier</w:t>
      </w:r>
    </w:p>
    <w:p w:rsidR="00A874C0" w:rsidRPr="00814322" w:rsidRDefault="00A874C0" w:rsidP="00A874C0">
      <w:pPr>
        <w:pStyle w:val="Titre3"/>
        <w:rPr>
          <w:lang w:val="nl-NL"/>
        </w:rPr>
      </w:pPr>
      <w:r w:rsidRPr="00814322">
        <w:rPr>
          <w:lang w:val="nl-NL"/>
        </w:rPr>
        <w:t xml:space="preserve">DTMb - M - </w:t>
      </w:r>
      <w:r w:rsidR="00E21CE0" w:rsidRPr="00814322">
        <w:rPr>
          <w:lang w:val="nl-NL"/>
        </w:rPr>
        <w:t>4</w:t>
      </w:r>
      <w:r w:rsidRPr="00814322">
        <w:rPr>
          <w:lang w:val="nl-NL"/>
        </w:rPr>
        <w:t xml:space="preserve"> - DATE/TIME/PERIOD</w:t>
      </w:r>
    </w:p>
    <w:p w:rsidR="00A874C0" w:rsidRPr="00814322" w:rsidRDefault="00E21CE0" w:rsidP="00A874C0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(A) M</w:t>
      </w:r>
      <w:r w:rsidR="00A874C0" w:rsidRPr="00814322">
        <w:rPr>
          <w:sz w:val="24"/>
          <w:lang w:val="nl-NL"/>
        </w:rPr>
        <w:tab/>
      </w:r>
    </w:p>
    <w:p w:rsidR="00A874C0" w:rsidRPr="00814322" w:rsidRDefault="00A874C0" w:rsidP="00A874C0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</w:r>
      <w:r w:rsidR="00E21CE0"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>Sleuteldatum</w:t>
      </w:r>
    </w:p>
    <w:p w:rsidR="00A874C0" w:rsidRPr="00814322" w:rsidRDefault="00E21CE0" w:rsidP="00A874C0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(B) M</w:t>
      </w:r>
      <w:r w:rsidR="00A874C0" w:rsidRPr="00814322">
        <w:rPr>
          <w:sz w:val="24"/>
          <w:lang w:val="nl-NL"/>
        </w:rPr>
        <w:tab/>
      </w:r>
    </w:p>
    <w:p w:rsidR="00A874C0" w:rsidRPr="006422F6" w:rsidRDefault="00A874C0" w:rsidP="00A874C0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="00E21CE0" w:rsidRPr="00814322">
        <w:rPr>
          <w:sz w:val="24"/>
          <w:lang w:val="nl-NL"/>
        </w:rPr>
        <w:tab/>
      </w:r>
      <w:r>
        <w:rPr>
          <w:sz w:val="24"/>
          <w:lang w:val="nl-BE"/>
        </w:rPr>
        <w:t>Volg</w:t>
      </w:r>
      <w:r w:rsidR="00E21CE0">
        <w:rPr>
          <w:sz w:val="24"/>
          <w:lang w:val="nl-BE"/>
        </w:rPr>
        <w:t>datum</w:t>
      </w:r>
    </w:p>
    <w:p w:rsidR="00A874C0" w:rsidRPr="00814322" w:rsidRDefault="00A874C0" w:rsidP="00A874C0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</w:t>
      </w:r>
      <w:r w:rsidR="00E21CE0" w:rsidRPr="00814322">
        <w:rPr>
          <w:sz w:val="24"/>
          <w:lang w:val="nl-NL"/>
        </w:rPr>
        <w:t>C</w:t>
      </w:r>
      <w:r w:rsidRPr="00814322">
        <w:rPr>
          <w:sz w:val="24"/>
          <w:lang w:val="nl-NL"/>
        </w:rPr>
        <w:t>) C</w:t>
      </w:r>
      <w:r w:rsidRPr="00814322">
        <w:rPr>
          <w:sz w:val="24"/>
          <w:lang w:val="nl-NL"/>
        </w:rPr>
        <w:tab/>
      </w:r>
    </w:p>
    <w:p w:rsidR="00A874C0" w:rsidRPr="006422F6" w:rsidRDefault="00A874C0" w:rsidP="00A874C0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  <w:t>Eindd</w:t>
      </w:r>
      <w:r w:rsidRPr="006422F6">
        <w:rPr>
          <w:sz w:val="24"/>
          <w:lang w:val="nl-BE"/>
        </w:rPr>
        <w:t xml:space="preserve">atum </w:t>
      </w:r>
      <w:r>
        <w:rPr>
          <w:sz w:val="24"/>
          <w:lang w:val="nl-BE"/>
        </w:rPr>
        <w:t>geldigheid inhoud gegevensrecord</w:t>
      </w:r>
    </w:p>
    <w:p w:rsidR="00A874C0" w:rsidRPr="006422F6" w:rsidRDefault="00A874C0" w:rsidP="00A874C0">
      <w:pPr>
        <w:rPr>
          <w:sz w:val="24"/>
          <w:lang w:val="nl-BE"/>
        </w:rPr>
      </w:pPr>
      <w:r w:rsidRPr="006422F6">
        <w:rPr>
          <w:sz w:val="24"/>
          <w:lang w:val="nl-BE"/>
        </w:rPr>
        <w:tab/>
        <w:t>(</w:t>
      </w:r>
      <w:r w:rsidR="00E21CE0">
        <w:rPr>
          <w:sz w:val="24"/>
          <w:lang w:val="nl-BE"/>
        </w:rPr>
        <w:t>D</w:t>
      </w:r>
      <w:r w:rsidRPr="006422F6">
        <w:rPr>
          <w:sz w:val="24"/>
          <w:lang w:val="nl-BE"/>
        </w:rPr>
        <w:t>)</w:t>
      </w:r>
      <w:r>
        <w:rPr>
          <w:sz w:val="24"/>
          <w:lang w:val="nl-BE"/>
        </w:rPr>
        <w:t xml:space="preserve"> M</w:t>
      </w:r>
      <w:r w:rsidRPr="006422F6">
        <w:rPr>
          <w:sz w:val="24"/>
          <w:lang w:val="nl-BE"/>
        </w:rPr>
        <w:tab/>
      </w:r>
    </w:p>
    <w:p w:rsidR="00A874C0" w:rsidRPr="006422F6" w:rsidRDefault="00A874C0" w:rsidP="00A874C0">
      <w:pPr>
        <w:rPr>
          <w:sz w:val="24"/>
          <w:lang w:val="nl-BE"/>
        </w:rPr>
      </w:pPr>
      <w:r w:rsidRPr="006422F6">
        <w:rPr>
          <w:sz w:val="24"/>
          <w:lang w:val="nl-BE"/>
        </w:rPr>
        <w:tab/>
      </w:r>
      <w:r w:rsidRPr="006422F6">
        <w:rPr>
          <w:sz w:val="24"/>
          <w:lang w:val="nl-BE"/>
        </w:rPr>
        <w:tab/>
        <w:t xml:space="preserve">Datum </w:t>
      </w:r>
      <w:r>
        <w:rPr>
          <w:sz w:val="24"/>
          <w:lang w:val="nl-BE"/>
        </w:rPr>
        <w:t>laatste wijziging betreffende een situatie</w:t>
      </w:r>
    </w:p>
    <w:p w:rsidR="00814322" w:rsidRPr="00814322" w:rsidRDefault="00814322" w:rsidP="00814322">
      <w:pPr>
        <w:pStyle w:val="Titre3"/>
        <w:rPr>
          <w:lang w:val="en-GB"/>
        </w:rPr>
      </w:pPr>
      <w:r w:rsidRPr="00814322">
        <w:rPr>
          <w:lang w:val="en-GB"/>
        </w:rPr>
        <w:t>GIR</w:t>
      </w:r>
      <w:r>
        <w:rPr>
          <w:lang w:val="en-GB"/>
        </w:rPr>
        <w:t>b</w:t>
      </w:r>
      <w:r w:rsidRPr="00814322">
        <w:rPr>
          <w:lang w:val="en-GB"/>
        </w:rPr>
        <w:t xml:space="preserve"> - </w:t>
      </w:r>
      <w:r>
        <w:rPr>
          <w:lang w:val="en-GB"/>
        </w:rPr>
        <w:t>C</w:t>
      </w:r>
      <w:r w:rsidRPr="00814322">
        <w:rPr>
          <w:lang w:val="en-GB"/>
        </w:rPr>
        <w:t xml:space="preserve"> - 1 - RELATED IDENTIFCATION NUMBERS</w:t>
      </w:r>
    </w:p>
    <w:p w:rsidR="00814322" w:rsidRPr="00814322" w:rsidRDefault="00814322" w:rsidP="00814322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</w:r>
      <w:r>
        <w:rPr>
          <w:sz w:val="24"/>
          <w:lang w:val="en-GB"/>
        </w:rPr>
        <w:t>Bureau de chômage</w:t>
      </w:r>
    </w:p>
    <w:p w:rsidR="00814322" w:rsidRPr="00814322" w:rsidRDefault="00814322" w:rsidP="00814322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</w:r>
      <w:r>
        <w:rPr>
          <w:sz w:val="24"/>
          <w:lang w:val="en-GB"/>
        </w:rPr>
        <w:t>Werkloosheidsbureau</w:t>
      </w:r>
    </w:p>
    <w:p w:rsidR="00A874C0" w:rsidRDefault="00814322" w:rsidP="00814322">
      <w:pPr>
        <w:pStyle w:val="Titre2"/>
        <w:rPr>
          <w:lang w:val="en-GB"/>
        </w:rPr>
      </w:pPr>
      <w:r w:rsidRPr="006422F6">
        <w:rPr>
          <w:lang w:val="en-GB"/>
        </w:rPr>
        <w:lastRenderedPageBreak/>
        <w:t xml:space="preserve"> </w:t>
      </w:r>
      <w:r w:rsidR="00A874C0" w:rsidRPr="006422F6">
        <w:rPr>
          <w:lang w:val="en-GB"/>
        </w:rPr>
        <w:t>(End of Group</w:t>
      </w:r>
      <w:r w:rsidR="00A874C0">
        <w:rPr>
          <w:lang w:val="en-GB"/>
        </w:rPr>
        <w:t>2</w:t>
      </w:r>
      <w:r w:rsidR="00A874C0" w:rsidRPr="006422F6">
        <w:rPr>
          <w:lang w:val="en-GB"/>
        </w:rPr>
        <w:t>)</w:t>
      </w:r>
    </w:p>
    <w:p w:rsidR="00A874C0" w:rsidRPr="00814322" w:rsidRDefault="00A874C0" w:rsidP="00A874C0">
      <w:pPr>
        <w:pStyle w:val="Titre2"/>
        <w:rPr>
          <w:lang w:val="en-GB"/>
        </w:rPr>
      </w:pPr>
      <w:r w:rsidRPr="00814322">
        <w:rPr>
          <w:lang w:val="en-GB"/>
        </w:rPr>
        <w:t>Group3 - M - 1 –</w:t>
      </w:r>
    </w:p>
    <w:p w:rsidR="00A874C0" w:rsidRPr="00814322" w:rsidRDefault="00A874C0" w:rsidP="00A874C0">
      <w:pPr>
        <w:rPr>
          <w:lang w:val="en-GB"/>
        </w:rPr>
      </w:pPr>
      <w:r w:rsidRPr="00814322">
        <w:rPr>
          <w:lang w:val="en-GB"/>
        </w:rPr>
        <w:tab/>
        <w:t>AdditionalCompensation</w:t>
      </w:r>
    </w:p>
    <w:p w:rsidR="00A874C0" w:rsidRPr="006422F6" w:rsidRDefault="00A874C0" w:rsidP="00A874C0">
      <w:pPr>
        <w:pStyle w:val="Titre3"/>
        <w:rPr>
          <w:lang w:val="en-GB"/>
        </w:rPr>
      </w:pPr>
      <w:r w:rsidRPr="006422F6">
        <w:rPr>
          <w:lang w:val="en-GB"/>
        </w:rPr>
        <w:t>GS</w:t>
      </w:r>
      <w:r>
        <w:rPr>
          <w:lang w:val="en-GB"/>
        </w:rPr>
        <w:t>Ba</w:t>
      </w:r>
      <w:r w:rsidRPr="006422F6">
        <w:rPr>
          <w:lang w:val="en-GB"/>
        </w:rPr>
        <w:t xml:space="preserve"> - M - 1 - GROUP SEPARATOR A</w:t>
      </w:r>
    </w:p>
    <w:p w:rsidR="00A874C0" w:rsidRDefault="00A874C0" w:rsidP="00A874C0">
      <w:pPr>
        <w:pStyle w:val="Titre3"/>
        <w:rPr>
          <w:lang w:val="en-GB"/>
        </w:rPr>
      </w:pPr>
      <w:r w:rsidRPr="0009695C">
        <w:rPr>
          <w:lang w:val="en-GB"/>
        </w:rPr>
        <w:t>PNA</w:t>
      </w:r>
      <w:r>
        <w:rPr>
          <w:lang w:val="en-GB"/>
        </w:rPr>
        <w:t>a</w:t>
      </w:r>
      <w:r w:rsidRPr="0009695C">
        <w:rPr>
          <w:lang w:val="en-GB"/>
        </w:rPr>
        <w:t xml:space="preserve"> - </w:t>
      </w:r>
      <w:r w:rsidR="00697485">
        <w:rPr>
          <w:lang w:val="en-GB"/>
        </w:rPr>
        <w:t>C</w:t>
      </w:r>
      <w:r w:rsidRPr="0009695C">
        <w:rPr>
          <w:lang w:val="en-GB"/>
        </w:rPr>
        <w:t xml:space="preserve"> - </w:t>
      </w:r>
      <w:r>
        <w:rPr>
          <w:lang w:val="en-GB"/>
        </w:rPr>
        <w:t>3</w:t>
      </w:r>
      <w:r w:rsidRPr="0009695C">
        <w:rPr>
          <w:lang w:val="en-GB"/>
        </w:rPr>
        <w:t xml:space="preserve"> - PARTY NAME</w:t>
      </w:r>
    </w:p>
    <w:p w:rsidR="00A874C0" w:rsidRPr="00814322" w:rsidRDefault="00A874C0" w:rsidP="00A874C0">
      <w:pPr>
        <w:rPr>
          <w:sz w:val="24"/>
          <w:lang w:val="nl-NL"/>
        </w:rPr>
      </w:pPr>
      <w:r w:rsidRPr="0009695C">
        <w:rPr>
          <w:sz w:val="24"/>
          <w:lang w:val="en-GB"/>
        </w:rPr>
        <w:tab/>
      </w:r>
      <w:r w:rsidRPr="00814322">
        <w:rPr>
          <w:sz w:val="24"/>
          <w:lang w:val="nl-NL"/>
        </w:rPr>
        <w:t>(A) C</w:t>
      </w:r>
      <w:r w:rsidRPr="00814322">
        <w:rPr>
          <w:sz w:val="24"/>
          <w:lang w:val="nl-NL"/>
        </w:rPr>
        <w:tab/>
        <w:t>Employeur N° ONSS</w:t>
      </w:r>
    </w:p>
    <w:p w:rsidR="00A874C0" w:rsidRPr="00EF3A64" w:rsidRDefault="00A874C0" w:rsidP="00A874C0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</w:r>
      <w:r w:rsidRPr="00EF3A64">
        <w:rPr>
          <w:sz w:val="24"/>
          <w:lang w:val="nl-BE"/>
        </w:rPr>
        <w:t>Werkgever RSZ inschrijvingsnummer</w:t>
      </w:r>
    </w:p>
    <w:p w:rsidR="00A874C0" w:rsidRPr="00814322" w:rsidRDefault="00A874C0" w:rsidP="00A874C0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  <w:t>(B) C</w:t>
      </w:r>
      <w:r w:rsidRPr="00814322">
        <w:rPr>
          <w:sz w:val="24"/>
          <w:lang w:val="nl-NL"/>
        </w:rPr>
        <w:tab/>
        <w:t>Employeur (N° ONSS-APL)</w:t>
      </w:r>
    </w:p>
    <w:p w:rsidR="00A874C0" w:rsidRPr="00EF3A64" w:rsidRDefault="00A874C0" w:rsidP="00A874C0">
      <w:pPr>
        <w:rPr>
          <w:sz w:val="24"/>
          <w:lang w:val="nl-BE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nl-NL"/>
        </w:rPr>
        <w:tab/>
      </w:r>
      <w:r w:rsidRPr="00EF3A64">
        <w:rPr>
          <w:sz w:val="24"/>
          <w:lang w:val="nl-BE"/>
        </w:rPr>
        <w:t xml:space="preserve">Werkgever </w:t>
      </w:r>
      <w:r>
        <w:rPr>
          <w:sz w:val="24"/>
          <w:lang w:val="nl-BE"/>
        </w:rPr>
        <w:t>RSZPPO</w:t>
      </w:r>
      <w:r w:rsidRPr="00EF3A64">
        <w:rPr>
          <w:sz w:val="24"/>
          <w:lang w:val="nl-BE"/>
        </w:rPr>
        <w:t>inschrijvingsnummer</w:t>
      </w:r>
    </w:p>
    <w:p w:rsidR="00A874C0" w:rsidRDefault="00A874C0" w:rsidP="00A874C0">
      <w:pPr>
        <w:rPr>
          <w:sz w:val="24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fr-FR"/>
        </w:rPr>
        <w:t>(C) C</w:t>
      </w:r>
      <w:r w:rsidRPr="00814322">
        <w:rPr>
          <w:sz w:val="24"/>
          <w:lang w:val="fr-FR"/>
        </w:rPr>
        <w:tab/>
      </w:r>
      <w:r>
        <w:rPr>
          <w:sz w:val="24"/>
        </w:rPr>
        <w:t>Employeur N° unique d'entreprise</w:t>
      </w:r>
    </w:p>
    <w:p w:rsidR="00A874C0" w:rsidRPr="00EF3A64" w:rsidRDefault="00A874C0" w:rsidP="00A874C0">
      <w:pPr>
        <w:rPr>
          <w:sz w:val="24"/>
          <w:lang w:val="nl-BE"/>
        </w:rPr>
      </w:pPr>
      <w:r>
        <w:rPr>
          <w:sz w:val="24"/>
        </w:rPr>
        <w:tab/>
      </w:r>
      <w:r>
        <w:rPr>
          <w:sz w:val="24"/>
        </w:rPr>
        <w:tab/>
      </w:r>
      <w:r w:rsidRPr="00EF3A64">
        <w:rPr>
          <w:sz w:val="24"/>
          <w:lang w:val="nl-BE"/>
        </w:rPr>
        <w:t>Werkgever Uniek bedrijfsnummer</w:t>
      </w:r>
    </w:p>
    <w:p w:rsidR="00CA130B" w:rsidRPr="00814322" w:rsidRDefault="00CA130B" w:rsidP="00CA130B">
      <w:pPr>
        <w:pStyle w:val="Titre3"/>
        <w:rPr>
          <w:lang w:val="nl-NL"/>
        </w:rPr>
      </w:pPr>
      <w:r w:rsidRPr="00814322">
        <w:rPr>
          <w:lang w:val="nl-NL"/>
        </w:rPr>
        <w:t>ATTb - M - 1 - ATTRIBUTE</w:t>
      </w:r>
    </w:p>
    <w:p w:rsidR="00CA130B" w:rsidRPr="00814322" w:rsidRDefault="00CA130B" w:rsidP="00CA130B">
      <w:pPr>
        <w:rPr>
          <w:sz w:val="24"/>
          <w:lang w:val="nl-NL"/>
        </w:rPr>
      </w:pPr>
      <w:r w:rsidRPr="00814322">
        <w:rPr>
          <w:sz w:val="24"/>
          <w:lang w:val="nl-NL"/>
        </w:rPr>
        <w:tab/>
      </w:r>
    </w:p>
    <w:p w:rsidR="00CA130B" w:rsidRPr="00814322" w:rsidRDefault="00CA130B" w:rsidP="00CA130B">
      <w:pPr>
        <w:rPr>
          <w:sz w:val="24"/>
          <w:lang w:val="en-GB"/>
        </w:rPr>
      </w:pPr>
      <w:r w:rsidRPr="00814322">
        <w:rPr>
          <w:sz w:val="24"/>
          <w:lang w:val="nl-NL"/>
        </w:rPr>
        <w:tab/>
      </w:r>
      <w:r w:rsidRPr="00814322">
        <w:rPr>
          <w:sz w:val="24"/>
          <w:lang w:val="en-GB"/>
        </w:rPr>
        <w:t>Vloerbedrag</w:t>
      </w:r>
    </w:p>
    <w:p w:rsidR="00A9155B" w:rsidRPr="00814322" w:rsidRDefault="00A9155B" w:rsidP="00A9155B">
      <w:pPr>
        <w:pStyle w:val="Titre3"/>
        <w:rPr>
          <w:lang w:val="en-GB"/>
        </w:rPr>
      </w:pPr>
      <w:r w:rsidRPr="00814322">
        <w:rPr>
          <w:lang w:val="en-GB"/>
        </w:rPr>
        <w:t>RFFe - C - 1 - REFERENCE</w:t>
      </w:r>
    </w:p>
    <w:p w:rsidR="00A9155B" w:rsidRPr="00814322" w:rsidRDefault="00A9155B" w:rsidP="00A9155B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</w:r>
    </w:p>
    <w:p w:rsidR="00A9155B" w:rsidRPr="00814322" w:rsidRDefault="00A9155B" w:rsidP="00A9155B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  <w:t>Uitkeringsregime</w:t>
      </w:r>
    </w:p>
    <w:p w:rsidR="00CC4211" w:rsidRPr="006422F6" w:rsidRDefault="00A9155B" w:rsidP="00A9155B">
      <w:pPr>
        <w:pStyle w:val="Titre2"/>
        <w:rPr>
          <w:lang w:val="en-GB"/>
        </w:rPr>
      </w:pPr>
      <w:r w:rsidRPr="006422F6">
        <w:rPr>
          <w:lang w:val="en-GB"/>
        </w:rPr>
        <w:t xml:space="preserve"> </w:t>
      </w:r>
      <w:r w:rsidR="00CC4211" w:rsidRPr="006422F6">
        <w:rPr>
          <w:lang w:val="en-GB"/>
        </w:rPr>
        <w:t>(End of Group</w:t>
      </w:r>
      <w:r w:rsidR="00CA130B">
        <w:rPr>
          <w:lang w:val="en-GB"/>
        </w:rPr>
        <w:t>3</w:t>
      </w:r>
      <w:r w:rsidR="00CC4211" w:rsidRPr="006422F6">
        <w:rPr>
          <w:lang w:val="en-GB"/>
        </w:rPr>
        <w:t>)</w:t>
      </w:r>
    </w:p>
    <w:p w:rsidR="00541D54" w:rsidRDefault="00541D54" w:rsidP="00541D54">
      <w:pPr>
        <w:pStyle w:val="Titre2"/>
        <w:rPr>
          <w:lang w:val="en-GB"/>
        </w:rPr>
      </w:pPr>
      <w:r w:rsidRPr="006422F6">
        <w:rPr>
          <w:lang w:val="en-GB"/>
        </w:rPr>
        <w:t>(End of Group</w:t>
      </w:r>
      <w:r>
        <w:rPr>
          <w:lang w:val="en-GB"/>
        </w:rPr>
        <w:t>0</w:t>
      </w:r>
      <w:r w:rsidRPr="006422F6">
        <w:rPr>
          <w:lang w:val="en-GB"/>
        </w:rPr>
        <w:t>)</w:t>
      </w:r>
    </w:p>
    <w:p w:rsidR="00541D54" w:rsidRDefault="00541D54" w:rsidP="00541D54">
      <w:pPr>
        <w:rPr>
          <w:lang w:val="en-GB"/>
        </w:rPr>
      </w:pPr>
    </w:p>
    <w:p w:rsidR="00541D54" w:rsidRPr="00541D54" w:rsidRDefault="00541D54" w:rsidP="00541D54">
      <w:pPr>
        <w:rPr>
          <w:lang w:val="en-GB"/>
        </w:rPr>
      </w:pPr>
    </w:p>
    <w:p w:rsidR="00541D54" w:rsidRPr="00C46CBD" w:rsidRDefault="00541D54" w:rsidP="00541D54">
      <w:pPr>
        <w:pStyle w:val="Titre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6</w:t>
      </w:r>
      <w:r w:rsidRPr="00C46CBD">
        <w:rPr>
          <w:lang w:val="en-GB"/>
        </w:rPr>
        <w:t xml:space="preserve"> - </w:t>
      </w:r>
      <w:r>
        <w:rPr>
          <w:lang w:val="en-GB"/>
        </w:rPr>
        <w:t>C</w:t>
      </w:r>
      <w:r w:rsidRPr="00C46CBD">
        <w:rPr>
          <w:lang w:val="en-GB"/>
        </w:rPr>
        <w:t xml:space="preserve"> - 1 -</w:t>
      </w:r>
    </w:p>
    <w:p w:rsidR="00541D54" w:rsidRPr="00814322" w:rsidRDefault="00541D54" w:rsidP="00541D54">
      <w:pPr>
        <w:ind w:firstLine="720"/>
        <w:rPr>
          <w:sz w:val="24"/>
          <w:lang w:val="en-GB"/>
        </w:rPr>
      </w:pPr>
      <w:r w:rsidRPr="00814322">
        <w:rPr>
          <w:sz w:val="24"/>
          <w:lang w:val="en-GB"/>
        </w:rPr>
        <w:t>ReturnReceipt</w:t>
      </w:r>
    </w:p>
    <w:p w:rsidR="00541D54" w:rsidRPr="006422F6" w:rsidRDefault="00541D54" w:rsidP="00541D54">
      <w:pPr>
        <w:pStyle w:val="Titre3"/>
        <w:rPr>
          <w:lang w:val="en-GB"/>
        </w:rPr>
      </w:pPr>
      <w:r>
        <w:rPr>
          <w:lang w:val="en-GB"/>
        </w:rPr>
        <w:t>GSEa - M - 1 - GROUP SEPARATOR</w:t>
      </w:r>
    </w:p>
    <w:p w:rsidR="00541D54" w:rsidRPr="00814322" w:rsidRDefault="00541D54" w:rsidP="00541D54">
      <w:pPr>
        <w:pStyle w:val="Titre3"/>
        <w:rPr>
          <w:lang w:val="fr-FR"/>
        </w:rPr>
      </w:pPr>
      <w:r w:rsidRPr="00814322">
        <w:rPr>
          <w:lang w:val="fr-FR"/>
        </w:rPr>
        <w:t>ERCa - M - 1 – ERROR CODE</w:t>
      </w:r>
    </w:p>
    <w:p w:rsidR="00541D54" w:rsidRPr="00814322" w:rsidRDefault="00541D54" w:rsidP="00541D54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Code retour / codelist</w:t>
      </w:r>
    </w:p>
    <w:p w:rsidR="00541D54" w:rsidRPr="00814322" w:rsidRDefault="00541D54" w:rsidP="00541D54">
      <w:pPr>
        <w:rPr>
          <w:sz w:val="24"/>
          <w:lang w:val="en-GB"/>
        </w:rPr>
      </w:pPr>
      <w:r w:rsidRPr="00814322">
        <w:rPr>
          <w:sz w:val="24"/>
          <w:lang w:val="fr-FR"/>
        </w:rPr>
        <w:tab/>
      </w:r>
      <w:r w:rsidRPr="00814322">
        <w:rPr>
          <w:sz w:val="24"/>
          <w:lang w:val="en-GB"/>
        </w:rPr>
        <w:t>Return code / codelijst</w:t>
      </w:r>
    </w:p>
    <w:p w:rsidR="00D27CF3" w:rsidRPr="00C46CBD" w:rsidRDefault="00D27CF3" w:rsidP="00D27CF3">
      <w:pPr>
        <w:pStyle w:val="Titre2"/>
        <w:rPr>
          <w:lang w:val="en-GB"/>
        </w:rPr>
      </w:pPr>
      <w:r w:rsidRPr="00C46CBD">
        <w:rPr>
          <w:lang w:val="en-GB"/>
        </w:rPr>
        <w:t>Group</w:t>
      </w:r>
      <w:r>
        <w:rPr>
          <w:lang w:val="en-GB"/>
        </w:rPr>
        <w:t>7</w:t>
      </w:r>
      <w:r w:rsidRPr="00C46CBD">
        <w:rPr>
          <w:lang w:val="en-GB"/>
        </w:rPr>
        <w:t xml:space="preserve"> - </w:t>
      </w:r>
      <w:r>
        <w:rPr>
          <w:lang w:val="en-GB"/>
        </w:rPr>
        <w:t>C</w:t>
      </w:r>
      <w:r w:rsidRPr="00C46CBD">
        <w:rPr>
          <w:lang w:val="en-GB"/>
        </w:rPr>
        <w:t xml:space="preserve"> - </w:t>
      </w:r>
      <w:r>
        <w:rPr>
          <w:lang w:val="en-GB"/>
        </w:rPr>
        <w:t>20</w:t>
      </w:r>
      <w:r w:rsidRPr="00C46CBD">
        <w:rPr>
          <w:lang w:val="en-GB"/>
        </w:rPr>
        <w:t xml:space="preserve"> -</w:t>
      </w:r>
    </w:p>
    <w:p w:rsidR="00D27CF3" w:rsidRPr="00814322" w:rsidRDefault="00D27CF3" w:rsidP="00D27CF3">
      <w:pPr>
        <w:ind w:firstLine="720"/>
        <w:rPr>
          <w:sz w:val="24"/>
          <w:lang w:val="en-GB"/>
        </w:rPr>
      </w:pPr>
      <w:r w:rsidRPr="00814322">
        <w:rPr>
          <w:sz w:val="24"/>
          <w:lang w:val="en-GB"/>
        </w:rPr>
        <w:t>(ListAnomaly/)Anomaly</w:t>
      </w:r>
    </w:p>
    <w:p w:rsidR="00D27CF3" w:rsidRPr="006422F6" w:rsidRDefault="00D27CF3" w:rsidP="00D27CF3">
      <w:pPr>
        <w:pStyle w:val="Titre3"/>
        <w:rPr>
          <w:lang w:val="en-GB"/>
        </w:rPr>
      </w:pPr>
      <w:r>
        <w:rPr>
          <w:lang w:val="en-GB"/>
        </w:rPr>
        <w:t>GSEa - M - 1 - GROUP SEPARATOR</w:t>
      </w:r>
    </w:p>
    <w:p w:rsidR="00D27CF3" w:rsidRPr="00814322" w:rsidRDefault="00D27CF3" w:rsidP="00D27CF3">
      <w:pPr>
        <w:pStyle w:val="Titre3"/>
        <w:rPr>
          <w:lang w:val="fr-FR"/>
        </w:rPr>
      </w:pPr>
      <w:r w:rsidRPr="00814322">
        <w:rPr>
          <w:lang w:val="fr-FR"/>
        </w:rPr>
        <w:t>IDEa - M - 1 – IDENTITY</w:t>
      </w:r>
    </w:p>
    <w:p w:rsidR="00D27CF3" w:rsidRPr="00814322" w:rsidRDefault="00D27CF3" w:rsidP="00D27CF3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Identification de l’erreur</w:t>
      </w:r>
    </w:p>
    <w:p w:rsidR="00D27CF3" w:rsidRPr="00814322" w:rsidRDefault="00D27CF3" w:rsidP="00D27CF3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Error ID</w:t>
      </w:r>
    </w:p>
    <w:p w:rsidR="00D27CF3" w:rsidRPr="00814322" w:rsidRDefault="00D27CF3" w:rsidP="00D27CF3">
      <w:pPr>
        <w:pStyle w:val="Titre3"/>
        <w:rPr>
          <w:lang w:val="fr-FR"/>
        </w:rPr>
      </w:pPr>
      <w:r w:rsidRPr="00814322">
        <w:rPr>
          <w:lang w:val="fr-FR"/>
        </w:rPr>
        <w:t>ATTc - C - 1 – ATTRIBUTE</w:t>
      </w:r>
    </w:p>
    <w:p w:rsidR="00D27CF3" w:rsidRPr="00814322" w:rsidRDefault="00D27CF3" w:rsidP="00D27CF3">
      <w:pPr>
        <w:rPr>
          <w:sz w:val="24"/>
          <w:lang w:val="fr-FR"/>
        </w:rPr>
      </w:pPr>
      <w:r w:rsidRPr="00814322">
        <w:rPr>
          <w:sz w:val="24"/>
          <w:lang w:val="fr-FR"/>
        </w:rPr>
        <w:tab/>
        <w:t>Valeur de la donnée</w:t>
      </w:r>
    </w:p>
    <w:p w:rsidR="00D27CF3" w:rsidRPr="00814322" w:rsidRDefault="00D27CF3" w:rsidP="00D27CF3">
      <w:pPr>
        <w:rPr>
          <w:sz w:val="24"/>
          <w:lang w:val="en-GB"/>
        </w:rPr>
      </w:pPr>
      <w:r w:rsidRPr="00814322">
        <w:rPr>
          <w:sz w:val="24"/>
          <w:lang w:val="fr-FR"/>
        </w:rPr>
        <w:tab/>
      </w:r>
      <w:r w:rsidRPr="00814322">
        <w:rPr>
          <w:sz w:val="24"/>
          <w:lang w:val="en-GB"/>
        </w:rPr>
        <w:t>Data waarde</w:t>
      </w:r>
    </w:p>
    <w:p w:rsidR="00D27CF3" w:rsidRPr="00814322" w:rsidRDefault="00D27CF3" w:rsidP="00D27CF3">
      <w:pPr>
        <w:pStyle w:val="Titre3"/>
        <w:rPr>
          <w:lang w:val="en-GB"/>
        </w:rPr>
      </w:pPr>
      <w:r w:rsidRPr="00814322">
        <w:rPr>
          <w:lang w:val="en-GB"/>
        </w:rPr>
        <w:lastRenderedPageBreak/>
        <w:t>FTXa - M - 1 – FREE TEXT</w:t>
      </w:r>
    </w:p>
    <w:p w:rsidR="00D27CF3" w:rsidRPr="00814322" w:rsidRDefault="00D27CF3" w:rsidP="00D27CF3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  <w:t>Description anomalie</w:t>
      </w:r>
    </w:p>
    <w:p w:rsidR="00D27CF3" w:rsidRPr="00814322" w:rsidRDefault="00D27CF3" w:rsidP="00D27CF3">
      <w:pPr>
        <w:rPr>
          <w:sz w:val="24"/>
          <w:lang w:val="en-GB"/>
        </w:rPr>
      </w:pPr>
      <w:r w:rsidRPr="00814322">
        <w:rPr>
          <w:sz w:val="24"/>
          <w:lang w:val="en-GB"/>
        </w:rPr>
        <w:tab/>
        <w:t>Anomaly beschrijving</w:t>
      </w:r>
    </w:p>
    <w:p w:rsidR="00D27CF3" w:rsidRDefault="00D27CF3" w:rsidP="00D27CF3">
      <w:pPr>
        <w:pStyle w:val="Titre2"/>
        <w:rPr>
          <w:lang w:val="en-GB"/>
        </w:rPr>
      </w:pPr>
      <w:r w:rsidRPr="006422F6">
        <w:rPr>
          <w:lang w:val="en-GB"/>
        </w:rPr>
        <w:t>(End of Group</w:t>
      </w:r>
      <w:r>
        <w:rPr>
          <w:lang w:val="en-GB"/>
        </w:rPr>
        <w:t>7</w:t>
      </w:r>
      <w:r w:rsidRPr="006422F6">
        <w:rPr>
          <w:lang w:val="en-GB"/>
        </w:rPr>
        <w:t>)</w:t>
      </w:r>
    </w:p>
    <w:p w:rsidR="00541D54" w:rsidRDefault="00541D54" w:rsidP="00541D54">
      <w:pPr>
        <w:pStyle w:val="Titre2"/>
        <w:rPr>
          <w:lang w:val="en-GB"/>
        </w:rPr>
      </w:pPr>
      <w:r w:rsidRPr="006422F6">
        <w:rPr>
          <w:lang w:val="en-GB"/>
        </w:rPr>
        <w:t xml:space="preserve"> (End of Group</w:t>
      </w:r>
      <w:r>
        <w:rPr>
          <w:lang w:val="en-GB"/>
        </w:rPr>
        <w:t>6</w:t>
      </w:r>
      <w:r w:rsidRPr="006422F6">
        <w:rPr>
          <w:lang w:val="en-GB"/>
        </w:rPr>
        <w:t>)</w:t>
      </w:r>
    </w:p>
    <w:p w:rsidR="00541D54" w:rsidRPr="00541D54" w:rsidRDefault="00541D54" w:rsidP="00541D54">
      <w:pPr>
        <w:rPr>
          <w:lang w:val="en-GB"/>
        </w:rPr>
      </w:pPr>
    </w:p>
    <w:p w:rsidR="00CC4211" w:rsidRPr="006422F6" w:rsidRDefault="00CC4211">
      <w:pPr>
        <w:pStyle w:val="Titre2"/>
        <w:rPr>
          <w:lang w:val="en-GB"/>
        </w:rPr>
      </w:pPr>
      <w:r w:rsidRPr="006422F6">
        <w:rPr>
          <w:lang w:val="en-GB"/>
        </w:rPr>
        <w:t>UNT - M - 1 - MESSAGE TRAILER</w:t>
      </w:r>
    </w:p>
    <w:p w:rsidR="00CC4211" w:rsidRPr="006422F6" w:rsidRDefault="00CC4211">
      <w:pPr>
        <w:pStyle w:val="Titre2"/>
        <w:rPr>
          <w:lang w:val="en-GB"/>
        </w:rPr>
      </w:pPr>
      <w:r w:rsidRPr="006422F6">
        <w:rPr>
          <w:lang w:val="en-GB"/>
        </w:rPr>
        <w:t>(End of Message)</w:t>
      </w:r>
    </w:p>
    <w:sectPr w:rsidR="00CC4211" w:rsidRPr="006422F6">
      <w:pgSz w:w="11907" w:h="16840" w:code="9"/>
      <w:pgMar w:top="1418" w:right="1701" w:bottom="567" w:left="1701" w:header="567" w:footer="567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F6F" w:rsidRDefault="00F47F6F">
      <w:r>
        <w:separator/>
      </w:r>
    </w:p>
  </w:endnote>
  <w:endnote w:type="continuationSeparator" w:id="0">
    <w:p w:rsidR="00F47F6F" w:rsidRDefault="00F4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F6F" w:rsidRDefault="00F47F6F">
      <w:r>
        <w:separator/>
      </w:r>
    </w:p>
  </w:footnote>
  <w:footnote w:type="continuationSeparator" w:id="0">
    <w:p w:rsidR="00F47F6F" w:rsidRDefault="00F47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fr-BE" w:vendorID="9" w:dllVersion="512" w:checkStyle="1"/>
  <w:activeWritingStyle w:appName="MSWord" w:lang="nl-BE" w:vendorID="1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CBD"/>
    <w:rsid w:val="001B5E9B"/>
    <w:rsid w:val="001D174C"/>
    <w:rsid w:val="00203FE5"/>
    <w:rsid w:val="0026275E"/>
    <w:rsid w:val="00275427"/>
    <w:rsid w:val="002F2885"/>
    <w:rsid w:val="0043113A"/>
    <w:rsid w:val="00541D54"/>
    <w:rsid w:val="00697485"/>
    <w:rsid w:val="00814322"/>
    <w:rsid w:val="009A1308"/>
    <w:rsid w:val="00A817DB"/>
    <w:rsid w:val="00A874C0"/>
    <w:rsid w:val="00A9155B"/>
    <w:rsid w:val="00C46CBD"/>
    <w:rsid w:val="00CA130B"/>
    <w:rsid w:val="00CC4211"/>
    <w:rsid w:val="00CD78F5"/>
    <w:rsid w:val="00D27CF3"/>
    <w:rsid w:val="00D32E6B"/>
    <w:rsid w:val="00DD4850"/>
    <w:rsid w:val="00E21CE0"/>
    <w:rsid w:val="00E42B07"/>
    <w:rsid w:val="00F47F6F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C38BC81-C38E-4D7D-854C-82C6B88C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fr-FR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Numrodeligne">
    <w:name w:val="line number"/>
    <w:basedOn w:val="Policepardfaut"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creen">
    <w:name w:val="screen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000000" w:fill="FFFFFF"/>
    </w:pPr>
    <w:rPr>
      <w:rFonts w:ascii="Courier New" w:hAnsi="Courier New"/>
      <w:sz w:val="16"/>
    </w:rPr>
  </w:style>
  <w:style w:type="character" w:styleId="Numrodepage">
    <w:name w:val="page numb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0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F02\G_TO\STI\doc-prog\Template\Segment%20SummaryRN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Segment SummaryRN.dot</Template>
  <TotalTime>0</TotalTime>
  <Pages>3</Pages>
  <Words>261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Message</vt:lpstr>
      <vt:lpstr>Message</vt:lpstr>
    </vt:vector>
  </TitlesOfParts>
  <Company>KSZ-BCSS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Message</dc:title>
  <dc:subject>Segment summary</dc:subject>
  <dc:creator>DECASTEAU Jérôme</dc:creator>
  <cp:keywords>segment summary</cp:keywords>
  <dc:description/>
  <cp:lastModifiedBy>Jérôme Decasteau (KSZ-BCSS)</cp:lastModifiedBy>
  <cp:revision>2</cp:revision>
  <cp:lastPrinted>2000-01-12T08:14:00Z</cp:lastPrinted>
  <dcterms:created xsi:type="dcterms:W3CDTF">2023-11-27T09:08:00Z</dcterms:created>
  <dcterms:modified xsi:type="dcterms:W3CDTF">2023-11-27T09:08:00Z</dcterms:modified>
</cp:coreProperties>
</file>